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CCF" w:rsidRPr="00C020AD" w:rsidRDefault="00120CCF" w:rsidP="00120CC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William DOGESON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120CCF" w:rsidRPr="00C020AD" w:rsidRDefault="00120CCF" w:rsidP="00120CC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Chapman</w:t>
      </w:r>
    </w:p>
    <w:p w:rsidR="00120CCF" w:rsidRPr="00C020AD" w:rsidRDefault="00120CCF" w:rsidP="00120CC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120CCF" w:rsidRPr="00C020AD" w:rsidRDefault="00120CCF" w:rsidP="00120CCF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p.171)</w:t>
      </w:r>
    </w:p>
    <w:p w:rsidR="00120CCF" w:rsidRPr="00C020AD" w:rsidRDefault="00120CCF" w:rsidP="00120CC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120CCF" w:rsidRPr="00C020AD" w:rsidRDefault="00120CCF" w:rsidP="00120CC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120CCF" w:rsidRPr="00C020AD" w:rsidRDefault="00120CCF" w:rsidP="00120CCF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CCF" w:rsidRDefault="00120CCF" w:rsidP="00920DE3">
      <w:pPr>
        <w:spacing w:after="0" w:line="240" w:lineRule="auto"/>
      </w:pPr>
      <w:r>
        <w:separator/>
      </w:r>
    </w:p>
  </w:endnote>
  <w:endnote w:type="continuationSeparator" w:id="0">
    <w:p w:rsidR="00120CCF" w:rsidRDefault="00120C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CCF" w:rsidRDefault="00120CCF" w:rsidP="00920DE3">
      <w:pPr>
        <w:spacing w:after="0" w:line="240" w:lineRule="auto"/>
      </w:pPr>
      <w:r>
        <w:separator/>
      </w:r>
    </w:p>
  </w:footnote>
  <w:footnote w:type="continuationSeparator" w:id="0">
    <w:p w:rsidR="00120CCF" w:rsidRDefault="00120C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CF"/>
    <w:rsid w:val="00120749"/>
    <w:rsid w:val="00120CC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20C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20C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2014-02-23T22:17:00Z</dcterms:created>
  <dcterms:modified xsi:type="dcterms:W3CDTF">2014-02-23T22:18:00Z</dcterms:modified>
</cp:coreProperties>
</file>